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</w:r>
      <w:r w:rsidR="00D7254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E7B4C">
        <w:rPr>
          <w:rFonts w:ascii="TH SarabunPSK" w:hAnsi="TH SarabunPSK" w:cs="TH SarabunPSK"/>
          <w:sz w:val="30"/>
          <w:szCs w:val="30"/>
          <w:cs/>
        </w:rPr>
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46356B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46356B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46356B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139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775AFF" w:rsidRDefault="00596D6D" w:rsidP="00436169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98.17</w:t>
            </w:r>
          </w:p>
        </w:tc>
        <w:tc>
          <w:tcPr>
            <w:tcW w:w="1418" w:type="dxa"/>
          </w:tcPr>
          <w:p w:rsidR="00416FDA" w:rsidRPr="00775AFF" w:rsidRDefault="00596D6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99.84</w:t>
            </w:r>
          </w:p>
        </w:tc>
        <w:tc>
          <w:tcPr>
            <w:tcW w:w="1388" w:type="dxa"/>
          </w:tcPr>
          <w:p w:rsidR="00416FDA" w:rsidRPr="00775AFF" w:rsidRDefault="00596D6D" w:rsidP="004361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="0046356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99.95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1BC" w:rsidRDefault="000551BC">
      <w:r>
        <w:separator/>
      </w:r>
    </w:p>
  </w:endnote>
  <w:endnote w:type="continuationSeparator" w:id="0">
    <w:p w:rsidR="000551BC" w:rsidRDefault="0005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1BC" w:rsidRDefault="000551BC">
      <w:r>
        <w:separator/>
      </w:r>
    </w:p>
  </w:footnote>
  <w:footnote w:type="continuationSeparator" w:id="0">
    <w:p w:rsidR="000551BC" w:rsidRDefault="00055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1BC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0544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83931"/>
    <w:rsid w:val="003A3088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6169"/>
    <w:rsid w:val="00437727"/>
    <w:rsid w:val="00443E4F"/>
    <w:rsid w:val="00456768"/>
    <w:rsid w:val="004611B5"/>
    <w:rsid w:val="00461DC3"/>
    <w:rsid w:val="0046356B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26F9E"/>
    <w:rsid w:val="0054528C"/>
    <w:rsid w:val="00547BEF"/>
    <w:rsid w:val="00547D2B"/>
    <w:rsid w:val="005640B8"/>
    <w:rsid w:val="00567F26"/>
    <w:rsid w:val="00587B5A"/>
    <w:rsid w:val="00596D6D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4133C"/>
    <w:rsid w:val="00667ECD"/>
    <w:rsid w:val="006761C4"/>
    <w:rsid w:val="00695122"/>
    <w:rsid w:val="006B52E9"/>
    <w:rsid w:val="006D01A2"/>
    <w:rsid w:val="00700C8C"/>
    <w:rsid w:val="00705118"/>
    <w:rsid w:val="007110F7"/>
    <w:rsid w:val="00711DC5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AF7EF2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7254A"/>
    <w:rsid w:val="00D91ED9"/>
    <w:rsid w:val="00D96F6C"/>
    <w:rsid w:val="00DF27F4"/>
    <w:rsid w:val="00DF7BCF"/>
    <w:rsid w:val="00E022D9"/>
    <w:rsid w:val="00E045EA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E6A56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6960-EE4D-4244-9FB2-EDF8653D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2017-01-06T08:27:00Z</dcterms:created>
  <dcterms:modified xsi:type="dcterms:W3CDTF">2018-02-01T07:30:00Z</dcterms:modified>
</cp:coreProperties>
</file>